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622"/>
        <w:tblW w:w="152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668"/>
        <w:gridCol w:w="1670"/>
        <w:gridCol w:w="916"/>
        <w:gridCol w:w="8895"/>
        <w:gridCol w:w="2061"/>
      </w:tblGrid>
      <w:tr w:rsidR="00D862E3" w:rsidRPr="00427FAC" w:rsidTr="00521670">
        <w:tc>
          <w:tcPr>
            <w:tcW w:w="15210" w:type="dxa"/>
            <w:gridSpan w:val="5"/>
          </w:tcPr>
          <w:p w:rsidR="00D862E3" w:rsidRPr="00E375FA" w:rsidRDefault="00D862E3" w:rsidP="0052167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75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Муниципальное общеобразовательное учреждение «Средняя общеобразовательная школа с. Большая Ивановка» имени Героя Советского Союза В.Д. Коннова»</w:t>
            </w:r>
          </w:p>
          <w:p w:rsidR="00D862E3" w:rsidRPr="00E375FA" w:rsidRDefault="00D862E3" w:rsidP="0052167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75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График оценочных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процедур по предметам «Русский язык», «Математика</w:t>
            </w:r>
            <w:r w:rsidRPr="00E375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 3 классе </w:t>
            </w:r>
            <w:r w:rsidRPr="00E375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на 2022-2023 учебный год </w:t>
            </w:r>
          </w:p>
          <w:p w:rsidR="00D862E3" w:rsidRPr="00E375FA" w:rsidRDefault="00D862E3" w:rsidP="0052167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75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Уровень контроля: текущий</w:t>
            </w:r>
          </w:p>
          <w:p w:rsidR="00D862E3" w:rsidRPr="00E375FA" w:rsidRDefault="00D862E3" w:rsidP="0052167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75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Уровни образования: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начальное </w:t>
            </w:r>
            <w:r w:rsidRPr="00E375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общее образование</w:t>
            </w:r>
          </w:p>
          <w:p w:rsidR="00D862E3" w:rsidRPr="00427FAC" w:rsidRDefault="00D862E3" w:rsidP="005216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62E3" w:rsidRPr="00427FAC" w:rsidTr="00521670">
        <w:tc>
          <w:tcPr>
            <w:tcW w:w="1668" w:type="dxa"/>
          </w:tcPr>
          <w:p w:rsidR="00D862E3" w:rsidRPr="00427FAC" w:rsidRDefault="00D862E3" w:rsidP="005216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27FAC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0" w:type="auto"/>
          </w:tcPr>
          <w:p w:rsidR="00D862E3" w:rsidRPr="00427FAC" w:rsidRDefault="00D862E3" w:rsidP="005216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27FAC"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0" w:type="auto"/>
          </w:tcPr>
          <w:p w:rsidR="00D862E3" w:rsidRPr="00427FAC" w:rsidRDefault="00D862E3" w:rsidP="005216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27FAC"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</w:p>
        </w:tc>
        <w:tc>
          <w:tcPr>
            <w:tcW w:w="8895" w:type="dxa"/>
          </w:tcPr>
          <w:p w:rsidR="00D862E3" w:rsidRPr="00427FAC" w:rsidRDefault="00D862E3" w:rsidP="005216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27FAC">
              <w:rPr>
                <w:rFonts w:ascii="Times New Roman" w:hAnsi="Times New Roman" w:cs="Times New Roman"/>
                <w:sz w:val="28"/>
                <w:szCs w:val="28"/>
              </w:rPr>
              <w:t>Вид работы</w:t>
            </w:r>
          </w:p>
        </w:tc>
        <w:tc>
          <w:tcPr>
            <w:tcW w:w="2061" w:type="dxa"/>
          </w:tcPr>
          <w:p w:rsidR="00D862E3" w:rsidRPr="00427FAC" w:rsidRDefault="00D862E3" w:rsidP="005216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27FAC">
              <w:rPr>
                <w:rFonts w:ascii="Times New Roman" w:hAnsi="Times New Roman" w:cs="Times New Roman"/>
                <w:sz w:val="28"/>
                <w:szCs w:val="28"/>
              </w:rPr>
              <w:t>Ответственный</w:t>
            </w:r>
          </w:p>
        </w:tc>
      </w:tr>
      <w:tr w:rsidR="00D862E3" w:rsidRPr="00427FAC" w:rsidTr="00521670">
        <w:tc>
          <w:tcPr>
            <w:tcW w:w="1668" w:type="dxa"/>
          </w:tcPr>
          <w:p w:rsidR="00D862E3" w:rsidRPr="00427FAC" w:rsidRDefault="00D862E3" w:rsidP="005216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27FAC">
              <w:rPr>
                <w:rFonts w:ascii="Times New Roman" w:hAnsi="Times New Roman" w:cs="Times New Roman"/>
                <w:sz w:val="28"/>
                <w:szCs w:val="28"/>
              </w:rPr>
              <w:t>21.09.22 г.</w:t>
            </w:r>
          </w:p>
        </w:tc>
        <w:tc>
          <w:tcPr>
            <w:tcW w:w="0" w:type="auto"/>
          </w:tcPr>
          <w:p w:rsidR="00D862E3" w:rsidRPr="00427FAC" w:rsidRDefault="00D862E3" w:rsidP="005216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27FAC"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0" w:type="auto"/>
          </w:tcPr>
          <w:p w:rsidR="00D862E3" w:rsidRPr="00427FAC" w:rsidRDefault="00D862E3" w:rsidP="005216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27FA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895" w:type="dxa"/>
          </w:tcPr>
          <w:p w:rsidR="00D862E3" w:rsidRPr="00427FAC" w:rsidRDefault="00D862E3" w:rsidP="005216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27FAC">
              <w:rPr>
                <w:rFonts w:ascii="Times New Roman" w:hAnsi="Times New Roman" w:cs="Times New Roman"/>
                <w:sz w:val="28"/>
                <w:szCs w:val="28"/>
              </w:rPr>
              <w:t>Текущий диктант по теме «Повторение изученных орфограмм»</w:t>
            </w:r>
          </w:p>
        </w:tc>
        <w:tc>
          <w:tcPr>
            <w:tcW w:w="2061" w:type="dxa"/>
          </w:tcPr>
          <w:p w:rsidR="00D862E3" w:rsidRPr="00427FAC" w:rsidRDefault="00D862E3" w:rsidP="005216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27FAC">
              <w:rPr>
                <w:rFonts w:ascii="Times New Roman" w:hAnsi="Times New Roman" w:cs="Times New Roman"/>
                <w:sz w:val="28"/>
                <w:szCs w:val="28"/>
              </w:rPr>
              <w:t>Моисеева О.М.</w:t>
            </w:r>
          </w:p>
        </w:tc>
      </w:tr>
      <w:tr w:rsidR="00D862E3" w:rsidRPr="00427FAC" w:rsidTr="00521670">
        <w:tc>
          <w:tcPr>
            <w:tcW w:w="1668" w:type="dxa"/>
          </w:tcPr>
          <w:p w:rsidR="00D862E3" w:rsidRPr="00427FAC" w:rsidRDefault="00D862E3" w:rsidP="005216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27FAC">
              <w:rPr>
                <w:rFonts w:ascii="Times New Roman" w:hAnsi="Times New Roman" w:cs="Times New Roman"/>
                <w:sz w:val="28"/>
                <w:szCs w:val="28"/>
              </w:rPr>
              <w:t>29.09.22 г.</w:t>
            </w:r>
          </w:p>
        </w:tc>
        <w:tc>
          <w:tcPr>
            <w:tcW w:w="0" w:type="auto"/>
          </w:tcPr>
          <w:p w:rsidR="00D862E3" w:rsidRPr="00427FAC" w:rsidRDefault="00D862E3" w:rsidP="005216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27FAC">
              <w:rPr>
                <w:rFonts w:ascii="Times New Roman" w:hAnsi="Times New Roman" w:cs="Times New Roman"/>
                <w:sz w:val="28"/>
                <w:szCs w:val="28"/>
              </w:rPr>
              <w:t xml:space="preserve">Русский язык </w:t>
            </w:r>
          </w:p>
        </w:tc>
        <w:tc>
          <w:tcPr>
            <w:tcW w:w="0" w:type="auto"/>
          </w:tcPr>
          <w:p w:rsidR="00D862E3" w:rsidRPr="00427FAC" w:rsidRDefault="00D862E3" w:rsidP="005216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27FA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895" w:type="dxa"/>
          </w:tcPr>
          <w:p w:rsidR="00D862E3" w:rsidRPr="00427FAC" w:rsidRDefault="00D862E3" w:rsidP="005216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27FAC">
              <w:rPr>
                <w:rFonts w:ascii="Times New Roman" w:hAnsi="Times New Roman" w:cs="Times New Roman"/>
                <w:sz w:val="28"/>
                <w:szCs w:val="28"/>
              </w:rPr>
              <w:t>Текущая контрольная работа по теме «Фонетический анализ слова, разбор слова по составу»</w:t>
            </w:r>
          </w:p>
        </w:tc>
        <w:tc>
          <w:tcPr>
            <w:tcW w:w="2061" w:type="dxa"/>
          </w:tcPr>
          <w:p w:rsidR="00D862E3" w:rsidRPr="00427FAC" w:rsidRDefault="00D862E3" w:rsidP="005216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27FAC">
              <w:rPr>
                <w:rFonts w:ascii="Times New Roman" w:hAnsi="Times New Roman" w:cs="Times New Roman"/>
                <w:sz w:val="28"/>
                <w:szCs w:val="28"/>
              </w:rPr>
              <w:t>Моисеева О.М.</w:t>
            </w:r>
          </w:p>
        </w:tc>
      </w:tr>
      <w:tr w:rsidR="00D862E3" w:rsidRPr="00427FAC" w:rsidTr="00521670">
        <w:tc>
          <w:tcPr>
            <w:tcW w:w="1668" w:type="dxa"/>
          </w:tcPr>
          <w:p w:rsidR="00D862E3" w:rsidRPr="00427FAC" w:rsidRDefault="00D862E3" w:rsidP="005216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27FAC">
              <w:rPr>
                <w:rFonts w:ascii="Times New Roman" w:hAnsi="Times New Roman" w:cs="Times New Roman"/>
                <w:sz w:val="28"/>
                <w:szCs w:val="28"/>
              </w:rPr>
              <w:t>20.10.22 г.</w:t>
            </w:r>
          </w:p>
        </w:tc>
        <w:tc>
          <w:tcPr>
            <w:tcW w:w="0" w:type="auto"/>
          </w:tcPr>
          <w:p w:rsidR="00D862E3" w:rsidRPr="00427FAC" w:rsidRDefault="00D862E3" w:rsidP="005216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27FAC"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0" w:type="auto"/>
          </w:tcPr>
          <w:p w:rsidR="00D862E3" w:rsidRPr="00427FAC" w:rsidRDefault="00D862E3" w:rsidP="005216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27FA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895" w:type="dxa"/>
          </w:tcPr>
          <w:p w:rsidR="00D862E3" w:rsidRPr="00427FAC" w:rsidRDefault="00D862E3" w:rsidP="005216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27FAC">
              <w:rPr>
                <w:rFonts w:ascii="Times New Roman" w:hAnsi="Times New Roman" w:cs="Times New Roman"/>
                <w:sz w:val="28"/>
                <w:szCs w:val="28"/>
              </w:rPr>
              <w:t>Итоговая контрольная работа по темам «Простое  предложение. Главные члены предложения»</w:t>
            </w:r>
          </w:p>
        </w:tc>
        <w:tc>
          <w:tcPr>
            <w:tcW w:w="2061" w:type="dxa"/>
          </w:tcPr>
          <w:p w:rsidR="00D862E3" w:rsidRPr="00427FAC" w:rsidRDefault="00D862E3" w:rsidP="005216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27FAC">
              <w:rPr>
                <w:rFonts w:ascii="Times New Roman" w:hAnsi="Times New Roman" w:cs="Times New Roman"/>
                <w:sz w:val="28"/>
                <w:szCs w:val="28"/>
              </w:rPr>
              <w:t>Моисеева О.М.</w:t>
            </w:r>
          </w:p>
        </w:tc>
      </w:tr>
      <w:tr w:rsidR="00D862E3" w:rsidRPr="00427FAC" w:rsidTr="00521670">
        <w:tc>
          <w:tcPr>
            <w:tcW w:w="1668" w:type="dxa"/>
          </w:tcPr>
          <w:p w:rsidR="00D862E3" w:rsidRPr="00427FAC" w:rsidRDefault="00D862E3" w:rsidP="005216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27FAC">
              <w:rPr>
                <w:rFonts w:ascii="Times New Roman" w:hAnsi="Times New Roman" w:cs="Times New Roman"/>
                <w:sz w:val="28"/>
                <w:szCs w:val="28"/>
              </w:rPr>
              <w:t>27.10.22 г.</w:t>
            </w:r>
          </w:p>
        </w:tc>
        <w:tc>
          <w:tcPr>
            <w:tcW w:w="0" w:type="auto"/>
          </w:tcPr>
          <w:p w:rsidR="00D862E3" w:rsidRPr="00427FAC" w:rsidRDefault="00D862E3" w:rsidP="005216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27FAC"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0" w:type="auto"/>
          </w:tcPr>
          <w:p w:rsidR="00D862E3" w:rsidRPr="00427FAC" w:rsidRDefault="00D862E3" w:rsidP="005216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27FA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895" w:type="dxa"/>
          </w:tcPr>
          <w:p w:rsidR="00D862E3" w:rsidRPr="00427FAC" w:rsidRDefault="00D862E3" w:rsidP="005216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27FAC">
              <w:rPr>
                <w:rFonts w:ascii="Times New Roman" w:hAnsi="Times New Roman" w:cs="Times New Roman"/>
                <w:sz w:val="28"/>
                <w:szCs w:val="28"/>
              </w:rPr>
              <w:t>Контрольный диктант за 1-ую четверть</w:t>
            </w:r>
          </w:p>
        </w:tc>
        <w:tc>
          <w:tcPr>
            <w:tcW w:w="2061" w:type="dxa"/>
          </w:tcPr>
          <w:p w:rsidR="00D862E3" w:rsidRPr="00427FAC" w:rsidRDefault="00D862E3" w:rsidP="005216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27FAC">
              <w:rPr>
                <w:rFonts w:ascii="Times New Roman" w:hAnsi="Times New Roman" w:cs="Times New Roman"/>
                <w:sz w:val="28"/>
                <w:szCs w:val="28"/>
              </w:rPr>
              <w:t>Моисеева О.М.</w:t>
            </w:r>
          </w:p>
        </w:tc>
      </w:tr>
      <w:tr w:rsidR="00D862E3" w:rsidRPr="00427FAC" w:rsidTr="00521670">
        <w:tc>
          <w:tcPr>
            <w:tcW w:w="1668" w:type="dxa"/>
          </w:tcPr>
          <w:p w:rsidR="00D862E3" w:rsidRPr="00427FAC" w:rsidRDefault="00D862E3" w:rsidP="005216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27FAC">
              <w:rPr>
                <w:rFonts w:ascii="Times New Roman" w:hAnsi="Times New Roman" w:cs="Times New Roman"/>
                <w:sz w:val="28"/>
                <w:szCs w:val="28"/>
              </w:rPr>
              <w:t>21.11.22 г.</w:t>
            </w:r>
          </w:p>
        </w:tc>
        <w:tc>
          <w:tcPr>
            <w:tcW w:w="0" w:type="auto"/>
          </w:tcPr>
          <w:p w:rsidR="00D862E3" w:rsidRPr="00427FAC" w:rsidRDefault="00D862E3" w:rsidP="005216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27FAC"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0" w:type="auto"/>
          </w:tcPr>
          <w:p w:rsidR="00D862E3" w:rsidRPr="00427FAC" w:rsidRDefault="00D862E3" w:rsidP="005216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27FA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895" w:type="dxa"/>
          </w:tcPr>
          <w:p w:rsidR="00D862E3" w:rsidRPr="00427FAC" w:rsidRDefault="00D862E3" w:rsidP="005216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27FAC">
              <w:rPr>
                <w:rFonts w:ascii="Times New Roman" w:hAnsi="Times New Roman" w:cs="Times New Roman"/>
                <w:sz w:val="28"/>
                <w:szCs w:val="28"/>
              </w:rPr>
              <w:t>Текущая контрольная работа по темам «Распространённые и нераспространённые предложения. Второстепенные члены предложения»</w:t>
            </w:r>
          </w:p>
        </w:tc>
        <w:tc>
          <w:tcPr>
            <w:tcW w:w="2061" w:type="dxa"/>
          </w:tcPr>
          <w:p w:rsidR="00D862E3" w:rsidRPr="00427FAC" w:rsidRDefault="00D862E3" w:rsidP="005216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27FAC">
              <w:rPr>
                <w:rFonts w:ascii="Times New Roman" w:hAnsi="Times New Roman" w:cs="Times New Roman"/>
                <w:sz w:val="28"/>
                <w:szCs w:val="28"/>
              </w:rPr>
              <w:t>Моисеева О.М.</w:t>
            </w:r>
          </w:p>
        </w:tc>
      </w:tr>
      <w:tr w:rsidR="00D862E3" w:rsidRPr="00427FAC" w:rsidTr="00521670">
        <w:tc>
          <w:tcPr>
            <w:tcW w:w="1668" w:type="dxa"/>
          </w:tcPr>
          <w:p w:rsidR="00D862E3" w:rsidRPr="00427FAC" w:rsidRDefault="00D862E3" w:rsidP="005216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27FAC">
              <w:rPr>
                <w:rFonts w:ascii="Times New Roman" w:hAnsi="Times New Roman" w:cs="Times New Roman"/>
                <w:sz w:val="28"/>
                <w:szCs w:val="28"/>
              </w:rPr>
              <w:t>12.12.22 г.</w:t>
            </w:r>
          </w:p>
        </w:tc>
        <w:tc>
          <w:tcPr>
            <w:tcW w:w="0" w:type="auto"/>
          </w:tcPr>
          <w:p w:rsidR="00D862E3" w:rsidRPr="00427FAC" w:rsidRDefault="00D862E3" w:rsidP="005216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27FAC"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0" w:type="auto"/>
          </w:tcPr>
          <w:p w:rsidR="00D862E3" w:rsidRPr="00427FAC" w:rsidRDefault="00D862E3" w:rsidP="005216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27FA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895" w:type="dxa"/>
          </w:tcPr>
          <w:p w:rsidR="00D862E3" w:rsidRPr="00427FAC" w:rsidRDefault="00D862E3" w:rsidP="005216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27FAC">
              <w:rPr>
                <w:rFonts w:ascii="Times New Roman" w:hAnsi="Times New Roman" w:cs="Times New Roman"/>
                <w:sz w:val="28"/>
                <w:szCs w:val="28"/>
              </w:rPr>
              <w:t>Итоговая контрольная работа по темам «Фонетика. Состав слова. Синтаксис. Простое предложение»</w:t>
            </w:r>
          </w:p>
        </w:tc>
        <w:tc>
          <w:tcPr>
            <w:tcW w:w="2061" w:type="dxa"/>
          </w:tcPr>
          <w:p w:rsidR="00D862E3" w:rsidRPr="00427FAC" w:rsidRDefault="00D862E3" w:rsidP="005216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27FAC">
              <w:rPr>
                <w:rFonts w:ascii="Times New Roman" w:hAnsi="Times New Roman" w:cs="Times New Roman"/>
                <w:sz w:val="28"/>
                <w:szCs w:val="28"/>
              </w:rPr>
              <w:t>Моисеева О.М.</w:t>
            </w:r>
          </w:p>
        </w:tc>
      </w:tr>
      <w:tr w:rsidR="00D862E3" w:rsidRPr="00427FAC" w:rsidTr="00521670">
        <w:tc>
          <w:tcPr>
            <w:tcW w:w="1668" w:type="dxa"/>
          </w:tcPr>
          <w:p w:rsidR="00D862E3" w:rsidRPr="00427FAC" w:rsidRDefault="00D862E3" w:rsidP="005216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27FAC">
              <w:rPr>
                <w:rFonts w:ascii="Times New Roman" w:hAnsi="Times New Roman" w:cs="Times New Roman"/>
                <w:sz w:val="28"/>
                <w:szCs w:val="28"/>
              </w:rPr>
              <w:t>14.12.22 г.</w:t>
            </w:r>
          </w:p>
        </w:tc>
        <w:tc>
          <w:tcPr>
            <w:tcW w:w="0" w:type="auto"/>
          </w:tcPr>
          <w:p w:rsidR="00D862E3" w:rsidRPr="00427FAC" w:rsidRDefault="00D862E3" w:rsidP="005216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27FAC"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0" w:type="auto"/>
          </w:tcPr>
          <w:p w:rsidR="00D862E3" w:rsidRPr="00427FAC" w:rsidRDefault="00D862E3" w:rsidP="005216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27FA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895" w:type="dxa"/>
          </w:tcPr>
          <w:p w:rsidR="00D862E3" w:rsidRPr="00427FAC" w:rsidRDefault="00D862E3" w:rsidP="005216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27FAC">
              <w:rPr>
                <w:rFonts w:ascii="Times New Roman" w:hAnsi="Times New Roman" w:cs="Times New Roman"/>
                <w:sz w:val="28"/>
                <w:szCs w:val="28"/>
              </w:rPr>
              <w:t>Контрольный диктант по теме «Орфограммы, изученные в 1-ом полугодии»</w:t>
            </w:r>
          </w:p>
        </w:tc>
        <w:tc>
          <w:tcPr>
            <w:tcW w:w="2061" w:type="dxa"/>
          </w:tcPr>
          <w:p w:rsidR="00D862E3" w:rsidRPr="00427FAC" w:rsidRDefault="00D862E3" w:rsidP="005216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27FAC">
              <w:rPr>
                <w:rFonts w:ascii="Times New Roman" w:hAnsi="Times New Roman" w:cs="Times New Roman"/>
                <w:sz w:val="28"/>
                <w:szCs w:val="28"/>
              </w:rPr>
              <w:t>Моисеева О.М.</w:t>
            </w:r>
          </w:p>
        </w:tc>
      </w:tr>
      <w:tr w:rsidR="00D862E3" w:rsidRPr="00427FAC" w:rsidTr="00521670">
        <w:tc>
          <w:tcPr>
            <w:tcW w:w="1668" w:type="dxa"/>
          </w:tcPr>
          <w:p w:rsidR="00D862E3" w:rsidRPr="00427FAC" w:rsidRDefault="00D862E3" w:rsidP="005216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27FAC">
              <w:rPr>
                <w:rFonts w:ascii="Times New Roman" w:hAnsi="Times New Roman" w:cs="Times New Roman"/>
                <w:sz w:val="28"/>
                <w:szCs w:val="28"/>
              </w:rPr>
              <w:t>17.01.23 г.</w:t>
            </w:r>
          </w:p>
        </w:tc>
        <w:tc>
          <w:tcPr>
            <w:tcW w:w="0" w:type="auto"/>
          </w:tcPr>
          <w:p w:rsidR="00D862E3" w:rsidRPr="00427FAC" w:rsidRDefault="00D862E3" w:rsidP="005216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27FAC"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0" w:type="auto"/>
          </w:tcPr>
          <w:p w:rsidR="00D862E3" w:rsidRPr="00427FAC" w:rsidRDefault="00D862E3" w:rsidP="005216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27FA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895" w:type="dxa"/>
          </w:tcPr>
          <w:p w:rsidR="00D862E3" w:rsidRPr="00427FAC" w:rsidRDefault="00D862E3" w:rsidP="005216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27FAC">
              <w:rPr>
                <w:rFonts w:ascii="Times New Roman" w:hAnsi="Times New Roman" w:cs="Times New Roman"/>
                <w:sz w:val="28"/>
                <w:szCs w:val="28"/>
              </w:rPr>
              <w:t>Текущая контрольная работа по темам «Части речи. Род и число имён существительных»</w:t>
            </w:r>
          </w:p>
        </w:tc>
        <w:tc>
          <w:tcPr>
            <w:tcW w:w="2061" w:type="dxa"/>
          </w:tcPr>
          <w:p w:rsidR="00D862E3" w:rsidRPr="00427FAC" w:rsidRDefault="00D862E3" w:rsidP="005216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27FAC">
              <w:rPr>
                <w:rFonts w:ascii="Times New Roman" w:hAnsi="Times New Roman" w:cs="Times New Roman"/>
                <w:sz w:val="28"/>
                <w:szCs w:val="28"/>
              </w:rPr>
              <w:t>Моисеева О.М.</w:t>
            </w:r>
          </w:p>
        </w:tc>
      </w:tr>
      <w:tr w:rsidR="00D862E3" w:rsidRPr="00427FAC" w:rsidTr="00521670">
        <w:tc>
          <w:tcPr>
            <w:tcW w:w="1668" w:type="dxa"/>
          </w:tcPr>
          <w:p w:rsidR="00D862E3" w:rsidRPr="00427FAC" w:rsidRDefault="00D862E3" w:rsidP="005216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27FAC">
              <w:rPr>
                <w:rFonts w:ascii="Times New Roman" w:hAnsi="Times New Roman" w:cs="Times New Roman"/>
                <w:sz w:val="28"/>
                <w:szCs w:val="28"/>
              </w:rPr>
              <w:t>6.02.23 г.</w:t>
            </w:r>
          </w:p>
        </w:tc>
        <w:tc>
          <w:tcPr>
            <w:tcW w:w="0" w:type="auto"/>
          </w:tcPr>
          <w:p w:rsidR="00D862E3" w:rsidRPr="00427FAC" w:rsidRDefault="00D862E3" w:rsidP="005216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27FAC"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0" w:type="auto"/>
          </w:tcPr>
          <w:p w:rsidR="00D862E3" w:rsidRPr="00427FAC" w:rsidRDefault="00D862E3" w:rsidP="005216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27FA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895" w:type="dxa"/>
          </w:tcPr>
          <w:p w:rsidR="00D862E3" w:rsidRPr="00427FAC" w:rsidRDefault="00D862E3" w:rsidP="005216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27FAC">
              <w:rPr>
                <w:rFonts w:ascii="Times New Roman" w:hAnsi="Times New Roman" w:cs="Times New Roman"/>
                <w:sz w:val="28"/>
                <w:szCs w:val="28"/>
              </w:rPr>
              <w:t>Текущий диктант по темам « Мягкий знак после шипящих на конце имён существительных. Удвоенные согласные в словах»</w:t>
            </w:r>
          </w:p>
        </w:tc>
        <w:tc>
          <w:tcPr>
            <w:tcW w:w="2061" w:type="dxa"/>
          </w:tcPr>
          <w:p w:rsidR="00D862E3" w:rsidRPr="00427FAC" w:rsidRDefault="00D862E3" w:rsidP="005216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27FAC">
              <w:rPr>
                <w:rFonts w:ascii="Times New Roman" w:hAnsi="Times New Roman" w:cs="Times New Roman"/>
                <w:sz w:val="28"/>
                <w:szCs w:val="28"/>
              </w:rPr>
              <w:t>Моисеева О.М.</w:t>
            </w:r>
          </w:p>
        </w:tc>
      </w:tr>
      <w:tr w:rsidR="00D862E3" w:rsidRPr="00427FAC" w:rsidTr="00521670">
        <w:tc>
          <w:tcPr>
            <w:tcW w:w="1668" w:type="dxa"/>
          </w:tcPr>
          <w:p w:rsidR="00D862E3" w:rsidRPr="00427FAC" w:rsidRDefault="00D862E3" w:rsidP="005216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27FAC">
              <w:rPr>
                <w:rFonts w:ascii="Times New Roman" w:hAnsi="Times New Roman" w:cs="Times New Roman"/>
                <w:sz w:val="28"/>
                <w:szCs w:val="28"/>
              </w:rPr>
              <w:t>1.03.23 Г.</w:t>
            </w:r>
          </w:p>
        </w:tc>
        <w:tc>
          <w:tcPr>
            <w:tcW w:w="0" w:type="auto"/>
          </w:tcPr>
          <w:p w:rsidR="00D862E3" w:rsidRPr="00427FAC" w:rsidRDefault="00D862E3" w:rsidP="005216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27FAC"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0" w:type="auto"/>
          </w:tcPr>
          <w:p w:rsidR="00D862E3" w:rsidRPr="00427FAC" w:rsidRDefault="00D862E3" w:rsidP="005216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27FA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895" w:type="dxa"/>
          </w:tcPr>
          <w:p w:rsidR="00D862E3" w:rsidRPr="00427FAC" w:rsidRDefault="00D862E3" w:rsidP="005216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27FAC">
              <w:rPr>
                <w:rFonts w:ascii="Times New Roman" w:hAnsi="Times New Roman" w:cs="Times New Roman"/>
                <w:sz w:val="28"/>
                <w:szCs w:val="28"/>
              </w:rPr>
              <w:t>Итоговая контрольная работа по теме «Грамматические признаки имени существительного»</w:t>
            </w:r>
          </w:p>
        </w:tc>
        <w:tc>
          <w:tcPr>
            <w:tcW w:w="2061" w:type="dxa"/>
          </w:tcPr>
          <w:p w:rsidR="00D862E3" w:rsidRPr="00427FAC" w:rsidRDefault="00D862E3" w:rsidP="005216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27FAC">
              <w:rPr>
                <w:rFonts w:ascii="Times New Roman" w:hAnsi="Times New Roman" w:cs="Times New Roman"/>
                <w:sz w:val="28"/>
                <w:szCs w:val="28"/>
              </w:rPr>
              <w:t>Моисеева О.М.</w:t>
            </w:r>
          </w:p>
        </w:tc>
      </w:tr>
      <w:tr w:rsidR="00D862E3" w:rsidRPr="00427FAC" w:rsidTr="00521670">
        <w:tc>
          <w:tcPr>
            <w:tcW w:w="1668" w:type="dxa"/>
          </w:tcPr>
          <w:p w:rsidR="00D862E3" w:rsidRPr="00427FAC" w:rsidRDefault="00D862E3" w:rsidP="005216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27FAC">
              <w:rPr>
                <w:rFonts w:ascii="Times New Roman" w:hAnsi="Times New Roman" w:cs="Times New Roman"/>
                <w:sz w:val="28"/>
                <w:szCs w:val="28"/>
              </w:rPr>
              <w:t>10.03.23 г.</w:t>
            </w:r>
          </w:p>
        </w:tc>
        <w:tc>
          <w:tcPr>
            <w:tcW w:w="0" w:type="auto"/>
          </w:tcPr>
          <w:p w:rsidR="00D862E3" w:rsidRPr="00427FAC" w:rsidRDefault="00D862E3" w:rsidP="005216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27FAC"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0" w:type="auto"/>
          </w:tcPr>
          <w:p w:rsidR="00D862E3" w:rsidRPr="00427FAC" w:rsidRDefault="00D862E3" w:rsidP="005216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27FA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895" w:type="dxa"/>
          </w:tcPr>
          <w:p w:rsidR="00D862E3" w:rsidRPr="00427FAC" w:rsidRDefault="00D862E3" w:rsidP="005216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27FAC">
              <w:rPr>
                <w:rFonts w:ascii="Times New Roman" w:hAnsi="Times New Roman" w:cs="Times New Roman"/>
                <w:sz w:val="28"/>
                <w:szCs w:val="28"/>
              </w:rPr>
              <w:t>Итоговый контрольный диктант за 3-ю четверть по теме «Изученные орфограммы»</w:t>
            </w:r>
          </w:p>
        </w:tc>
        <w:tc>
          <w:tcPr>
            <w:tcW w:w="2061" w:type="dxa"/>
          </w:tcPr>
          <w:p w:rsidR="00D862E3" w:rsidRPr="00427FAC" w:rsidRDefault="00D862E3" w:rsidP="005216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27FAC">
              <w:rPr>
                <w:rFonts w:ascii="Times New Roman" w:hAnsi="Times New Roman" w:cs="Times New Roman"/>
                <w:sz w:val="28"/>
                <w:szCs w:val="28"/>
              </w:rPr>
              <w:t>Моисеева О.М.</w:t>
            </w:r>
          </w:p>
        </w:tc>
      </w:tr>
      <w:tr w:rsidR="00D862E3" w:rsidRPr="00427FAC" w:rsidTr="00521670">
        <w:tc>
          <w:tcPr>
            <w:tcW w:w="1668" w:type="dxa"/>
          </w:tcPr>
          <w:p w:rsidR="00D862E3" w:rsidRPr="00427FAC" w:rsidRDefault="00D862E3" w:rsidP="005216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27FAC">
              <w:rPr>
                <w:rFonts w:ascii="Times New Roman" w:hAnsi="Times New Roman" w:cs="Times New Roman"/>
                <w:sz w:val="28"/>
                <w:szCs w:val="28"/>
              </w:rPr>
              <w:t>4.04.23 г.</w:t>
            </w:r>
          </w:p>
        </w:tc>
        <w:tc>
          <w:tcPr>
            <w:tcW w:w="0" w:type="auto"/>
          </w:tcPr>
          <w:p w:rsidR="00D862E3" w:rsidRPr="00427FAC" w:rsidRDefault="00D862E3" w:rsidP="005216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27FAC"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0" w:type="auto"/>
          </w:tcPr>
          <w:p w:rsidR="00D862E3" w:rsidRPr="00427FAC" w:rsidRDefault="00D862E3" w:rsidP="005216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27FA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895" w:type="dxa"/>
          </w:tcPr>
          <w:p w:rsidR="00D862E3" w:rsidRPr="00427FAC" w:rsidRDefault="00D862E3" w:rsidP="005216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27FAC">
              <w:rPr>
                <w:rFonts w:ascii="Times New Roman" w:hAnsi="Times New Roman" w:cs="Times New Roman"/>
                <w:sz w:val="28"/>
                <w:szCs w:val="28"/>
              </w:rPr>
              <w:t xml:space="preserve">Текущий диктант по темам </w:t>
            </w:r>
            <w:r w:rsidRPr="00427F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«Правописание падежных окончаний имен существительных».</w:t>
            </w:r>
          </w:p>
        </w:tc>
        <w:tc>
          <w:tcPr>
            <w:tcW w:w="2061" w:type="dxa"/>
          </w:tcPr>
          <w:p w:rsidR="00D862E3" w:rsidRPr="00427FAC" w:rsidRDefault="00D862E3" w:rsidP="005216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27FAC">
              <w:rPr>
                <w:rFonts w:ascii="Times New Roman" w:hAnsi="Times New Roman" w:cs="Times New Roman"/>
                <w:sz w:val="28"/>
                <w:szCs w:val="28"/>
              </w:rPr>
              <w:t>Моисеева О.М.</w:t>
            </w:r>
          </w:p>
        </w:tc>
      </w:tr>
      <w:tr w:rsidR="00D862E3" w:rsidRPr="00427FAC" w:rsidTr="00521670">
        <w:tc>
          <w:tcPr>
            <w:tcW w:w="1668" w:type="dxa"/>
          </w:tcPr>
          <w:p w:rsidR="00D862E3" w:rsidRPr="00427FAC" w:rsidRDefault="00D862E3" w:rsidP="005216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27FAC">
              <w:rPr>
                <w:rFonts w:ascii="Times New Roman" w:hAnsi="Times New Roman" w:cs="Times New Roman"/>
                <w:sz w:val="28"/>
                <w:szCs w:val="28"/>
              </w:rPr>
              <w:t>27.04.23 г.</w:t>
            </w:r>
          </w:p>
        </w:tc>
        <w:tc>
          <w:tcPr>
            <w:tcW w:w="0" w:type="auto"/>
          </w:tcPr>
          <w:p w:rsidR="00D862E3" w:rsidRPr="00427FAC" w:rsidRDefault="00D862E3" w:rsidP="005216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27FAC"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0" w:type="auto"/>
          </w:tcPr>
          <w:p w:rsidR="00D862E3" w:rsidRPr="00427FAC" w:rsidRDefault="00D862E3" w:rsidP="005216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27FA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895" w:type="dxa"/>
          </w:tcPr>
          <w:p w:rsidR="00D862E3" w:rsidRPr="00427FAC" w:rsidRDefault="00D862E3" w:rsidP="005216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27FAC">
              <w:rPr>
                <w:rFonts w:ascii="Times New Roman" w:hAnsi="Times New Roman" w:cs="Times New Roman"/>
                <w:sz w:val="28"/>
                <w:szCs w:val="28"/>
              </w:rPr>
              <w:t>Текущая контрольная работа по теме «Имя прилагательное и его грамматическое  значение»</w:t>
            </w:r>
          </w:p>
        </w:tc>
        <w:tc>
          <w:tcPr>
            <w:tcW w:w="2061" w:type="dxa"/>
          </w:tcPr>
          <w:p w:rsidR="00D862E3" w:rsidRPr="00427FAC" w:rsidRDefault="00D862E3" w:rsidP="005216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27FAC">
              <w:rPr>
                <w:rFonts w:ascii="Times New Roman" w:hAnsi="Times New Roman" w:cs="Times New Roman"/>
                <w:sz w:val="28"/>
                <w:szCs w:val="28"/>
              </w:rPr>
              <w:t>Моисеева О.М.</w:t>
            </w:r>
          </w:p>
        </w:tc>
      </w:tr>
      <w:tr w:rsidR="00D862E3" w:rsidRPr="00427FAC" w:rsidTr="00521670">
        <w:tc>
          <w:tcPr>
            <w:tcW w:w="1668" w:type="dxa"/>
          </w:tcPr>
          <w:p w:rsidR="00D862E3" w:rsidRPr="00427FAC" w:rsidRDefault="00D862E3" w:rsidP="005216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27FAC">
              <w:rPr>
                <w:rFonts w:ascii="Times New Roman" w:hAnsi="Times New Roman" w:cs="Times New Roman"/>
                <w:sz w:val="28"/>
                <w:szCs w:val="28"/>
              </w:rPr>
              <w:t>17.05.23 г.</w:t>
            </w:r>
          </w:p>
        </w:tc>
        <w:tc>
          <w:tcPr>
            <w:tcW w:w="0" w:type="auto"/>
          </w:tcPr>
          <w:p w:rsidR="00D862E3" w:rsidRPr="00427FAC" w:rsidRDefault="00D862E3" w:rsidP="005216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27FAC"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0" w:type="auto"/>
          </w:tcPr>
          <w:p w:rsidR="00D862E3" w:rsidRPr="00427FAC" w:rsidRDefault="00D862E3" w:rsidP="005216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27FA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895" w:type="dxa"/>
          </w:tcPr>
          <w:p w:rsidR="00D862E3" w:rsidRPr="00427FAC" w:rsidRDefault="00D862E3" w:rsidP="005216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27FAC">
              <w:rPr>
                <w:rFonts w:ascii="Times New Roman" w:hAnsi="Times New Roman" w:cs="Times New Roman"/>
                <w:sz w:val="28"/>
                <w:szCs w:val="28"/>
              </w:rPr>
              <w:t>Итоговый годовой диктант</w:t>
            </w:r>
          </w:p>
        </w:tc>
        <w:tc>
          <w:tcPr>
            <w:tcW w:w="2061" w:type="dxa"/>
          </w:tcPr>
          <w:p w:rsidR="00D862E3" w:rsidRPr="00427FAC" w:rsidRDefault="00D862E3" w:rsidP="005216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27FAC">
              <w:rPr>
                <w:rFonts w:ascii="Times New Roman" w:hAnsi="Times New Roman" w:cs="Times New Roman"/>
                <w:sz w:val="28"/>
                <w:szCs w:val="28"/>
              </w:rPr>
              <w:t>Моисеева О.М.</w:t>
            </w:r>
          </w:p>
        </w:tc>
      </w:tr>
      <w:tr w:rsidR="00D862E3" w:rsidRPr="00427FAC" w:rsidTr="00521670">
        <w:tc>
          <w:tcPr>
            <w:tcW w:w="1668" w:type="dxa"/>
          </w:tcPr>
          <w:p w:rsidR="00D862E3" w:rsidRPr="00427FAC" w:rsidRDefault="00D862E3" w:rsidP="005216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27FAC">
              <w:rPr>
                <w:rFonts w:ascii="Times New Roman" w:hAnsi="Times New Roman" w:cs="Times New Roman"/>
                <w:sz w:val="28"/>
                <w:szCs w:val="28"/>
              </w:rPr>
              <w:t>14.09.22 г.</w:t>
            </w:r>
          </w:p>
        </w:tc>
        <w:tc>
          <w:tcPr>
            <w:tcW w:w="0" w:type="auto"/>
          </w:tcPr>
          <w:p w:rsidR="00D862E3" w:rsidRPr="00427FAC" w:rsidRDefault="00D862E3" w:rsidP="005216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27FAC"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0" w:type="auto"/>
          </w:tcPr>
          <w:p w:rsidR="00D862E3" w:rsidRPr="00427FAC" w:rsidRDefault="00D862E3" w:rsidP="005216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27FA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895" w:type="dxa"/>
          </w:tcPr>
          <w:p w:rsidR="00D862E3" w:rsidRPr="00427FAC" w:rsidRDefault="00D862E3" w:rsidP="005216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27FAC">
              <w:rPr>
                <w:rFonts w:ascii="Times New Roman" w:hAnsi="Times New Roman" w:cs="Times New Roman"/>
                <w:sz w:val="28"/>
                <w:szCs w:val="28"/>
              </w:rPr>
              <w:t>Текущая проверочная работа по теме «Чтение, запись и сравнение трёхзначных чисел»</w:t>
            </w:r>
          </w:p>
        </w:tc>
        <w:tc>
          <w:tcPr>
            <w:tcW w:w="2061" w:type="dxa"/>
          </w:tcPr>
          <w:p w:rsidR="00D862E3" w:rsidRPr="00427FAC" w:rsidRDefault="00D862E3" w:rsidP="005216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27FAC">
              <w:rPr>
                <w:rFonts w:ascii="Times New Roman" w:hAnsi="Times New Roman" w:cs="Times New Roman"/>
                <w:sz w:val="28"/>
                <w:szCs w:val="28"/>
              </w:rPr>
              <w:t>Моисеева О.М.</w:t>
            </w:r>
          </w:p>
        </w:tc>
      </w:tr>
      <w:tr w:rsidR="00D862E3" w:rsidRPr="00427FAC" w:rsidTr="00521670">
        <w:tc>
          <w:tcPr>
            <w:tcW w:w="1668" w:type="dxa"/>
          </w:tcPr>
          <w:p w:rsidR="00D862E3" w:rsidRPr="00427FAC" w:rsidRDefault="00D862E3" w:rsidP="005216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27FAC">
              <w:rPr>
                <w:rFonts w:ascii="Times New Roman" w:hAnsi="Times New Roman" w:cs="Times New Roman"/>
                <w:sz w:val="28"/>
                <w:szCs w:val="28"/>
              </w:rPr>
              <w:t>9.11.22 г.</w:t>
            </w:r>
          </w:p>
        </w:tc>
        <w:tc>
          <w:tcPr>
            <w:tcW w:w="0" w:type="auto"/>
          </w:tcPr>
          <w:p w:rsidR="00D862E3" w:rsidRPr="00427FAC" w:rsidRDefault="00D862E3" w:rsidP="005216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27FAC"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0" w:type="auto"/>
          </w:tcPr>
          <w:p w:rsidR="00D862E3" w:rsidRPr="00427FAC" w:rsidRDefault="00D862E3" w:rsidP="005216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27FA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895" w:type="dxa"/>
          </w:tcPr>
          <w:p w:rsidR="00D862E3" w:rsidRPr="00427FAC" w:rsidRDefault="00D862E3" w:rsidP="005216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27FAC">
              <w:rPr>
                <w:rFonts w:ascii="Times New Roman" w:hAnsi="Times New Roman" w:cs="Times New Roman"/>
                <w:sz w:val="28"/>
                <w:szCs w:val="28"/>
              </w:rPr>
              <w:t>Текущая контрольная работа по теме «Сложение и вычитание трёхзначных чисел»</w:t>
            </w:r>
          </w:p>
        </w:tc>
        <w:tc>
          <w:tcPr>
            <w:tcW w:w="2061" w:type="dxa"/>
          </w:tcPr>
          <w:p w:rsidR="00D862E3" w:rsidRPr="00427FAC" w:rsidRDefault="00D862E3" w:rsidP="005216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27FAC">
              <w:rPr>
                <w:rFonts w:ascii="Times New Roman" w:hAnsi="Times New Roman" w:cs="Times New Roman"/>
                <w:sz w:val="28"/>
                <w:szCs w:val="28"/>
              </w:rPr>
              <w:t>Моисеева О.М.</w:t>
            </w:r>
          </w:p>
        </w:tc>
      </w:tr>
      <w:tr w:rsidR="00D862E3" w:rsidRPr="00427FAC" w:rsidTr="00521670">
        <w:tc>
          <w:tcPr>
            <w:tcW w:w="1668" w:type="dxa"/>
          </w:tcPr>
          <w:p w:rsidR="00D862E3" w:rsidRPr="00427FAC" w:rsidRDefault="00D862E3" w:rsidP="005216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27FAC">
              <w:rPr>
                <w:rFonts w:ascii="Times New Roman" w:hAnsi="Times New Roman" w:cs="Times New Roman"/>
                <w:sz w:val="28"/>
                <w:szCs w:val="28"/>
              </w:rPr>
              <w:t>26.11.22 г.</w:t>
            </w:r>
          </w:p>
        </w:tc>
        <w:tc>
          <w:tcPr>
            <w:tcW w:w="0" w:type="auto"/>
          </w:tcPr>
          <w:p w:rsidR="00D862E3" w:rsidRPr="00427FAC" w:rsidRDefault="00D862E3" w:rsidP="005216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27FAC"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0" w:type="auto"/>
          </w:tcPr>
          <w:p w:rsidR="00D862E3" w:rsidRPr="00427FAC" w:rsidRDefault="00D862E3" w:rsidP="005216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27FA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895" w:type="dxa"/>
          </w:tcPr>
          <w:p w:rsidR="00D862E3" w:rsidRPr="00427FAC" w:rsidRDefault="00D862E3" w:rsidP="005216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27FAC">
              <w:rPr>
                <w:rFonts w:ascii="Times New Roman" w:hAnsi="Times New Roman" w:cs="Times New Roman"/>
                <w:sz w:val="28"/>
                <w:szCs w:val="28"/>
              </w:rPr>
              <w:t>Итоговая контрольная работа за 1-ую четверть</w:t>
            </w:r>
          </w:p>
        </w:tc>
        <w:tc>
          <w:tcPr>
            <w:tcW w:w="2061" w:type="dxa"/>
          </w:tcPr>
          <w:p w:rsidR="00D862E3" w:rsidRPr="00427FAC" w:rsidRDefault="00D862E3" w:rsidP="005216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27FAC">
              <w:rPr>
                <w:rFonts w:ascii="Times New Roman" w:hAnsi="Times New Roman" w:cs="Times New Roman"/>
                <w:sz w:val="28"/>
                <w:szCs w:val="28"/>
              </w:rPr>
              <w:t>Моисеева О.М.</w:t>
            </w:r>
          </w:p>
        </w:tc>
      </w:tr>
      <w:tr w:rsidR="00D862E3" w:rsidRPr="00427FAC" w:rsidTr="00521670">
        <w:tc>
          <w:tcPr>
            <w:tcW w:w="1668" w:type="dxa"/>
          </w:tcPr>
          <w:p w:rsidR="00D862E3" w:rsidRPr="00427FAC" w:rsidRDefault="00D862E3" w:rsidP="005216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27FAC">
              <w:rPr>
                <w:rFonts w:ascii="Times New Roman" w:hAnsi="Times New Roman" w:cs="Times New Roman"/>
                <w:sz w:val="28"/>
                <w:szCs w:val="28"/>
              </w:rPr>
              <w:t>13.12.22 г.</w:t>
            </w:r>
          </w:p>
        </w:tc>
        <w:tc>
          <w:tcPr>
            <w:tcW w:w="0" w:type="auto"/>
          </w:tcPr>
          <w:p w:rsidR="00D862E3" w:rsidRPr="00427FAC" w:rsidRDefault="00D862E3" w:rsidP="005216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27FAC"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0" w:type="auto"/>
          </w:tcPr>
          <w:p w:rsidR="00D862E3" w:rsidRPr="00427FAC" w:rsidRDefault="00D862E3" w:rsidP="005216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27FA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895" w:type="dxa"/>
          </w:tcPr>
          <w:p w:rsidR="00D862E3" w:rsidRPr="00427FAC" w:rsidRDefault="00D862E3" w:rsidP="005216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27FAC">
              <w:rPr>
                <w:rFonts w:ascii="Times New Roman" w:hAnsi="Times New Roman" w:cs="Times New Roman"/>
                <w:sz w:val="28"/>
                <w:szCs w:val="28"/>
              </w:rPr>
              <w:t>Текущая проверочная работа по теме «Симметрия на клетчатой бумаге»</w:t>
            </w:r>
          </w:p>
        </w:tc>
        <w:tc>
          <w:tcPr>
            <w:tcW w:w="2061" w:type="dxa"/>
          </w:tcPr>
          <w:p w:rsidR="00D862E3" w:rsidRPr="00427FAC" w:rsidRDefault="00D862E3" w:rsidP="005216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27FAC">
              <w:rPr>
                <w:rFonts w:ascii="Times New Roman" w:hAnsi="Times New Roman" w:cs="Times New Roman"/>
                <w:sz w:val="28"/>
                <w:szCs w:val="28"/>
              </w:rPr>
              <w:t>Моисеева О.М.</w:t>
            </w:r>
          </w:p>
        </w:tc>
      </w:tr>
      <w:tr w:rsidR="00D862E3" w:rsidRPr="00427FAC" w:rsidTr="00521670">
        <w:tc>
          <w:tcPr>
            <w:tcW w:w="1668" w:type="dxa"/>
          </w:tcPr>
          <w:p w:rsidR="00D862E3" w:rsidRPr="00427FAC" w:rsidRDefault="00D862E3" w:rsidP="005216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27FAC">
              <w:rPr>
                <w:rFonts w:ascii="Times New Roman" w:hAnsi="Times New Roman" w:cs="Times New Roman"/>
                <w:sz w:val="28"/>
                <w:szCs w:val="28"/>
              </w:rPr>
              <w:t>21.12.22 г.</w:t>
            </w:r>
          </w:p>
        </w:tc>
        <w:tc>
          <w:tcPr>
            <w:tcW w:w="0" w:type="auto"/>
          </w:tcPr>
          <w:p w:rsidR="00D862E3" w:rsidRPr="00427FAC" w:rsidRDefault="00D862E3" w:rsidP="005216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27FAC"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0" w:type="auto"/>
          </w:tcPr>
          <w:p w:rsidR="00D862E3" w:rsidRPr="00427FAC" w:rsidRDefault="00D862E3" w:rsidP="005216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27FA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895" w:type="dxa"/>
          </w:tcPr>
          <w:p w:rsidR="00D862E3" w:rsidRPr="00427FAC" w:rsidRDefault="00D862E3" w:rsidP="005216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27FAC">
              <w:rPr>
                <w:rFonts w:ascii="Times New Roman" w:hAnsi="Times New Roman" w:cs="Times New Roman"/>
                <w:sz w:val="28"/>
                <w:szCs w:val="28"/>
              </w:rPr>
              <w:t>Итоговая контрольная работа за 2-ую четверть</w:t>
            </w:r>
          </w:p>
        </w:tc>
        <w:tc>
          <w:tcPr>
            <w:tcW w:w="2061" w:type="dxa"/>
          </w:tcPr>
          <w:p w:rsidR="00D862E3" w:rsidRPr="00427FAC" w:rsidRDefault="00D862E3" w:rsidP="005216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27FAC">
              <w:rPr>
                <w:rFonts w:ascii="Times New Roman" w:hAnsi="Times New Roman" w:cs="Times New Roman"/>
                <w:sz w:val="28"/>
                <w:szCs w:val="28"/>
              </w:rPr>
              <w:t>Моисеева О.М.</w:t>
            </w:r>
          </w:p>
        </w:tc>
      </w:tr>
      <w:tr w:rsidR="00D862E3" w:rsidRPr="00427FAC" w:rsidTr="00521670">
        <w:tc>
          <w:tcPr>
            <w:tcW w:w="1668" w:type="dxa"/>
          </w:tcPr>
          <w:p w:rsidR="00D862E3" w:rsidRPr="00427FAC" w:rsidRDefault="00D862E3" w:rsidP="005216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27FAC">
              <w:rPr>
                <w:rFonts w:ascii="Times New Roman" w:hAnsi="Times New Roman" w:cs="Times New Roman"/>
                <w:sz w:val="28"/>
                <w:szCs w:val="28"/>
              </w:rPr>
              <w:t>16.02.23 г.</w:t>
            </w:r>
          </w:p>
        </w:tc>
        <w:tc>
          <w:tcPr>
            <w:tcW w:w="0" w:type="auto"/>
          </w:tcPr>
          <w:p w:rsidR="00D862E3" w:rsidRPr="00427FAC" w:rsidRDefault="00D862E3" w:rsidP="005216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27FAC"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0" w:type="auto"/>
          </w:tcPr>
          <w:p w:rsidR="00D862E3" w:rsidRPr="00427FAC" w:rsidRDefault="00D862E3" w:rsidP="005216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27FA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895" w:type="dxa"/>
          </w:tcPr>
          <w:p w:rsidR="00D862E3" w:rsidRPr="00427FAC" w:rsidRDefault="00D862E3" w:rsidP="005216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27FAC">
              <w:rPr>
                <w:rFonts w:ascii="Times New Roman" w:hAnsi="Times New Roman" w:cs="Times New Roman"/>
                <w:sz w:val="28"/>
                <w:szCs w:val="28"/>
              </w:rPr>
              <w:t>Текущая проверочная работа по теме «Прямая. Деление окружности на равные части»</w:t>
            </w:r>
          </w:p>
        </w:tc>
        <w:tc>
          <w:tcPr>
            <w:tcW w:w="2061" w:type="dxa"/>
          </w:tcPr>
          <w:p w:rsidR="00D862E3" w:rsidRPr="00427FAC" w:rsidRDefault="00D862E3" w:rsidP="005216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27FAC">
              <w:rPr>
                <w:rFonts w:ascii="Times New Roman" w:hAnsi="Times New Roman" w:cs="Times New Roman"/>
                <w:sz w:val="28"/>
                <w:szCs w:val="28"/>
              </w:rPr>
              <w:t>Моисеева О.М.</w:t>
            </w:r>
          </w:p>
        </w:tc>
      </w:tr>
      <w:tr w:rsidR="00D862E3" w:rsidRPr="00427FAC" w:rsidTr="00521670">
        <w:tc>
          <w:tcPr>
            <w:tcW w:w="1668" w:type="dxa"/>
          </w:tcPr>
          <w:p w:rsidR="00D862E3" w:rsidRPr="00427FAC" w:rsidRDefault="00D862E3" w:rsidP="005216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27FAC">
              <w:rPr>
                <w:rFonts w:ascii="Times New Roman" w:hAnsi="Times New Roman" w:cs="Times New Roman"/>
                <w:sz w:val="28"/>
                <w:szCs w:val="28"/>
              </w:rPr>
              <w:t>28.02.23 г.</w:t>
            </w:r>
          </w:p>
        </w:tc>
        <w:tc>
          <w:tcPr>
            <w:tcW w:w="0" w:type="auto"/>
          </w:tcPr>
          <w:p w:rsidR="00D862E3" w:rsidRPr="00427FAC" w:rsidRDefault="00D862E3" w:rsidP="005216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27FAC"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0" w:type="auto"/>
          </w:tcPr>
          <w:p w:rsidR="00D862E3" w:rsidRPr="00427FAC" w:rsidRDefault="00D862E3" w:rsidP="005216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27FA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895" w:type="dxa"/>
          </w:tcPr>
          <w:p w:rsidR="00D862E3" w:rsidRPr="00427FAC" w:rsidRDefault="00D862E3" w:rsidP="005216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27FAC">
              <w:rPr>
                <w:rFonts w:ascii="Times New Roman" w:hAnsi="Times New Roman" w:cs="Times New Roman"/>
                <w:sz w:val="28"/>
                <w:szCs w:val="28"/>
              </w:rPr>
              <w:t>Текущая контрольная работа по теме «Умножение двузначных и трёхзначных чисел на однозначное число»</w:t>
            </w:r>
          </w:p>
        </w:tc>
        <w:tc>
          <w:tcPr>
            <w:tcW w:w="2061" w:type="dxa"/>
          </w:tcPr>
          <w:p w:rsidR="00D862E3" w:rsidRPr="00427FAC" w:rsidRDefault="00D862E3" w:rsidP="005216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27FAC">
              <w:rPr>
                <w:rFonts w:ascii="Times New Roman" w:hAnsi="Times New Roman" w:cs="Times New Roman"/>
                <w:sz w:val="28"/>
                <w:szCs w:val="28"/>
              </w:rPr>
              <w:t>Моисеева О.М.</w:t>
            </w:r>
          </w:p>
        </w:tc>
      </w:tr>
      <w:tr w:rsidR="00D862E3" w:rsidRPr="00427FAC" w:rsidTr="00521670">
        <w:tc>
          <w:tcPr>
            <w:tcW w:w="1668" w:type="dxa"/>
          </w:tcPr>
          <w:p w:rsidR="00D862E3" w:rsidRPr="00427FAC" w:rsidRDefault="00D862E3" w:rsidP="005216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27FAC">
              <w:rPr>
                <w:rFonts w:ascii="Times New Roman" w:hAnsi="Times New Roman" w:cs="Times New Roman"/>
                <w:sz w:val="28"/>
                <w:szCs w:val="28"/>
              </w:rPr>
              <w:t>16.03.23 г.</w:t>
            </w:r>
          </w:p>
        </w:tc>
        <w:tc>
          <w:tcPr>
            <w:tcW w:w="0" w:type="auto"/>
          </w:tcPr>
          <w:p w:rsidR="00D862E3" w:rsidRPr="00427FAC" w:rsidRDefault="00D862E3" w:rsidP="005216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27FAC"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0" w:type="auto"/>
          </w:tcPr>
          <w:p w:rsidR="00D862E3" w:rsidRPr="00427FAC" w:rsidRDefault="00D862E3" w:rsidP="005216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27FA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895" w:type="dxa"/>
          </w:tcPr>
          <w:p w:rsidR="00D862E3" w:rsidRPr="00427FAC" w:rsidRDefault="00D862E3" w:rsidP="005216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27FAC">
              <w:rPr>
                <w:rFonts w:ascii="Times New Roman" w:hAnsi="Times New Roman" w:cs="Times New Roman"/>
                <w:sz w:val="28"/>
                <w:szCs w:val="28"/>
              </w:rPr>
              <w:t>Итоговая контрольная работа за 3-ю четверть»</w:t>
            </w:r>
          </w:p>
        </w:tc>
        <w:tc>
          <w:tcPr>
            <w:tcW w:w="2061" w:type="dxa"/>
          </w:tcPr>
          <w:p w:rsidR="00D862E3" w:rsidRPr="00427FAC" w:rsidRDefault="00D862E3" w:rsidP="005216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27FAC">
              <w:rPr>
                <w:rFonts w:ascii="Times New Roman" w:hAnsi="Times New Roman" w:cs="Times New Roman"/>
                <w:sz w:val="28"/>
                <w:szCs w:val="28"/>
              </w:rPr>
              <w:t>Моисеева О.М.</w:t>
            </w:r>
          </w:p>
        </w:tc>
      </w:tr>
      <w:tr w:rsidR="00D862E3" w:rsidRPr="00427FAC" w:rsidTr="00521670">
        <w:tc>
          <w:tcPr>
            <w:tcW w:w="1668" w:type="dxa"/>
          </w:tcPr>
          <w:p w:rsidR="00D862E3" w:rsidRPr="00427FAC" w:rsidRDefault="00D862E3" w:rsidP="005216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27FAC">
              <w:rPr>
                <w:rFonts w:ascii="Times New Roman" w:hAnsi="Times New Roman" w:cs="Times New Roman"/>
                <w:sz w:val="28"/>
                <w:szCs w:val="28"/>
              </w:rPr>
              <w:t>18.04.23 г.</w:t>
            </w:r>
          </w:p>
        </w:tc>
        <w:tc>
          <w:tcPr>
            <w:tcW w:w="0" w:type="auto"/>
          </w:tcPr>
          <w:p w:rsidR="00D862E3" w:rsidRPr="00427FAC" w:rsidRDefault="00D862E3" w:rsidP="005216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27FAC"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0" w:type="auto"/>
          </w:tcPr>
          <w:p w:rsidR="00D862E3" w:rsidRPr="00427FAC" w:rsidRDefault="00D862E3" w:rsidP="005216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27FA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895" w:type="dxa"/>
          </w:tcPr>
          <w:p w:rsidR="00D862E3" w:rsidRPr="00427FAC" w:rsidRDefault="00D862E3" w:rsidP="005216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27FAC">
              <w:rPr>
                <w:rFonts w:ascii="Times New Roman" w:hAnsi="Times New Roman" w:cs="Times New Roman"/>
                <w:sz w:val="28"/>
                <w:szCs w:val="28"/>
              </w:rPr>
              <w:t>Текущая контрольная работа по теме «Деление  двузначных и трёхзначных чисел на однозначное число»</w:t>
            </w:r>
          </w:p>
        </w:tc>
        <w:tc>
          <w:tcPr>
            <w:tcW w:w="2061" w:type="dxa"/>
          </w:tcPr>
          <w:p w:rsidR="00D862E3" w:rsidRPr="00427FAC" w:rsidRDefault="00D862E3" w:rsidP="005216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27FAC">
              <w:rPr>
                <w:rFonts w:ascii="Times New Roman" w:hAnsi="Times New Roman" w:cs="Times New Roman"/>
                <w:sz w:val="28"/>
                <w:szCs w:val="28"/>
              </w:rPr>
              <w:t>Моисеева О.М.</w:t>
            </w:r>
          </w:p>
        </w:tc>
      </w:tr>
      <w:tr w:rsidR="00D862E3" w:rsidRPr="00427FAC" w:rsidTr="00521670">
        <w:tc>
          <w:tcPr>
            <w:tcW w:w="1668" w:type="dxa"/>
          </w:tcPr>
          <w:p w:rsidR="00D862E3" w:rsidRPr="00427FAC" w:rsidRDefault="00D862E3" w:rsidP="005216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27FAC">
              <w:rPr>
                <w:rFonts w:ascii="Times New Roman" w:hAnsi="Times New Roman" w:cs="Times New Roman"/>
                <w:sz w:val="28"/>
                <w:szCs w:val="28"/>
              </w:rPr>
              <w:t>16.05.23 г.</w:t>
            </w:r>
          </w:p>
        </w:tc>
        <w:tc>
          <w:tcPr>
            <w:tcW w:w="0" w:type="auto"/>
          </w:tcPr>
          <w:p w:rsidR="00D862E3" w:rsidRPr="00427FAC" w:rsidRDefault="00D862E3" w:rsidP="005216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27FAC"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0" w:type="auto"/>
          </w:tcPr>
          <w:p w:rsidR="00D862E3" w:rsidRPr="00427FAC" w:rsidRDefault="00D862E3" w:rsidP="005216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27FA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895" w:type="dxa"/>
          </w:tcPr>
          <w:p w:rsidR="00D862E3" w:rsidRPr="00427FAC" w:rsidRDefault="00D862E3" w:rsidP="005216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27FAC">
              <w:rPr>
                <w:rFonts w:ascii="Times New Roman" w:hAnsi="Times New Roman" w:cs="Times New Roman"/>
                <w:sz w:val="28"/>
                <w:szCs w:val="28"/>
              </w:rPr>
              <w:t>Итоговая годовая контрольная работа</w:t>
            </w:r>
          </w:p>
        </w:tc>
        <w:tc>
          <w:tcPr>
            <w:tcW w:w="2061" w:type="dxa"/>
          </w:tcPr>
          <w:p w:rsidR="00D862E3" w:rsidRPr="00427FAC" w:rsidRDefault="00D862E3" w:rsidP="005216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27FAC">
              <w:rPr>
                <w:rFonts w:ascii="Times New Roman" w:hAnsi="Times New Roman" w:cs="Times New Roman"/>
                <w:sz w:val="28"/>
                <w:szCs w:val="28"/>
              </w:rPr>
              <w:t>Моисеева О.М.</w:t>
            </w:r>
          </w:p>
        </w:tc>
      </w:tr>
    </w:tbl>
    <w:p w:rsidR="00D862E3" w:rsidRDefault="00D862E3"/>
    <w:sectPr w:rsidR="00D862E3" w:rsidSect="005672C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62E3" w:rsidRDefault="00D862E3" w:rsidP="000C43AE">
      <w:pPr>
        <w:spacing w:after="0" w:line="240" w:lineRule="auto"/>
      </w:pPr>
      <w:r>
        <w:separator/>
      </w:r>
    </w:p>
  </w:endnote>
  <w:endnote w:type="continuationSeparator" w:id="0">
    <w:p w:rsidR="00D862E3" w:rsidRDefault="00D862E3" w:rsidP="000C4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62E3" w:rsidRDefault="00D862E3" w:rsidP="000C43AE">
      <w:pPr>
        <w:spacing w:after="0" w:line="240" w:lineRule="auto"/>
      </w:pPr>
      <w:r>
        <w:separator/>
      </w:r>
    </w:p>
  </w:footnote>
  <w:footnote w:type="continuationSeparator" w:id="0">
    <w:p w:rsidR="00D862E3" w:rsidRDefault="00D862E3" w:rsidP="000C4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672C0"/>
    <w:rsid w:val="00026C82"/>
    <w:rsid w:val="00085F63"/>
    <w:rsid w:val="000B2DA2"/>
    <w:rsid w:val="000C43AE"/>
    <w:rsid w:val="001C3DA2"/>
    <w:rsid w:val="001C5758"/>
    <w:rsid w:val="001D1791"/>
    <w:rsid w:val="00320242"/>
    <w:rsid w:val="00427FAC"/>
    <w:rsid w:val="00521670"/>
    <w:rsid w:val="00533EF5"/>
    <w:rsid w:val="005672C0"/>
    <w:rsid w:val="00677D55"/>
    <w:rsid w:val="006B7F0C"/>
    <w:rsid w:val="006C1B15"/>
    <w:rsid w:val="007C6B30"/>
    <w:rsid w:val="007E2490"/>
    <w:rsid w:val="00B57D3E"/>
    <w:rsid w:val="00C65C5A"/>
    <w:rsid w:val="00D348DF"/>
    <w:rsid w:val="00D862E3"/>
    <w:rsid w:val="00DE5C8D"/>
    <w:rsid w:val="00E375FA"/>
    <w:rsid w:val="00F339EB"/>
    <w:rsid w:val="00F868A0"/>
    <w:rsid w:val="00FB0E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3EF5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5672C0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rsid w:val="000C43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0C43AE"/>
  </w:style>
  <w:style w:type="paragraph" w:styleId="Footer">
    <w:name w:val="footer"/>
    <w:basedOn w:val="Normal"/>
    <w:link w:val="FooterChar"/>
    <w:uiPriority w:val="99"/>
    <w:semiHidden/>
    <w:rsid w:val="000C43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0C43A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2</Pages>
  <Words>469</Words>
  <Characters>2674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общеобразовательное учреждение «Средняя общеобразовательная школа с</dc:title>
  <dc:subject/>
  <dc:creator>Вячеслав</dc:creator>
  <cp:keywords/>
  <dc:description/>
  <cp:lastModifiedBy>Сергей</cp:lastModifiedBy>
  <cp:revision>2</cp:revision>
  <dcterms:created xsi:type="dcterms:W3CDTF">2022-11-15T04:52:00Z</dcterms:created>
  <dcterms:modified xsi:type="dcterms:W3CDTF">2022-11-15T04:52:00Z</dcterms:modified>
</cp:coreProperties>
</file>